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72943" w14:textId="1011DC34" w:rsidR="00964276" w:rsidRPr="001E5691" w:rsidRDefault="0026607E" w:rsidP="00A7269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Vegårshei kommune</w:t>
      </w:r>
    </w:p>
    <w:p w14:paraId="09F030E5" w14:textId="08B9B320" w:rsidR="00B665AE" w:rsidRPr="00C94E81" w:rsidRDefault="00A72694" w:rsidP="00A72694">
      <w:pPr>
        <w:rPr>
          <w:rFonts w:asciiTheme="minorHAnsi" w:hAnsiTheme="minorHAnsi" w:cstheme="minorHAnsi"/>
        </w:rPr>
      </w:pPr>
      <w:r w:rsidRPr="001E5691">
        <w:rPr>
          <w:rFonts w:asciiTheme="minorHAnsi" w:hAnsiTheme="minorHAnsi" w:cstheme="minorHAnsi"/>
        </w:rPr>
        <w:t>v/</w:t>
      </w:r>
      <w:r w:rsidR="003975CA">
        <w:rPr>
          <w:rFonts w:asciiTheme="minorHAnsi" w:hAnsiTheme="minorHAnsi" w:cstheme="minorHAnsi"/>
        </w:rPr>
        <w:t xml:space="preserve">Jonas </w:t>
      </w:r>
      <w:proofErr w:type="spellStart"/>
      <w:r w:rsidR="003975CA">
        <w:rPr>
          <w:rFonts w:asciiTheme="minorHAnsi" w:hAnsiTheme="minorHAnsi" w:cstheme="minorHAnsi"/>
        </w:rPr>
        <w:t>Leyre</w:t>
      </w:r>
      <w:proofErr w:type="spellEnd"/>
      <w:r w:rsidR="003975CA">
        <w:rPr>
          <w:rFonts w:asciiTheme="minorHAnsi" w:hAnsiTheme="minorHAnsi" w:cstheme="minorHAnsi"/>
        </w:rPr>
        <w:t xml:space="preserve"> </w:t>
      </w:r>
      <w:proofErr w:type="spellStart"/>
      <w:r w:rsidR="003975CA">
        <w:rPr>
          <w:rFonts w:asciiTheme="minorHAnsi" w:hAnsiTheme="minorHAnsi" w:cstheme="minorHAnsi"/>
        </w:rPr>
        <w:t>Amstrup</w:t>
      </w:r>
      <w:proofErr w:type="spellEnd"/>
    </w:p>
    <w:p w14:paraId="5E906B00" w14:textId="77777777" w:rsidR="00D7129D" w:rsidRPr="00C94E81" w:rsidRDefault="00D7129D" w:rsidP="00A72694">
      <w:pPr>
        <w:rPr>
          <w:rFonts w:asciiTheme="minorHAnsi" w:hAnsiTheme="minorHAnsi" w:cstheme="minorHAnsi"/>
        </w:rPr>
      </w:pPr>
    </w:p>
    <w:p w14:paraId="6565C679" w14:textId="77777777" w:rsidR="00D7129D" w:rsidRPr="00A12691" w:rsidRDefault="00D7129D" w:rsidP="00A72694">
      <w:pPr>
        <w:rPr>
          <w:rFonts w:asciiTheme="minorHAnsi" w:hAnsiTheme="minorHAnsi" w:cstheme="minorHAnsi"/>
        </w:rPr>
      </w:pP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Pr="00C94E81">
        <w:rPr>
          <w:rFonts w:asciiTheme="minorHAnsi" w:hAnsiTheme="minorHAnsi" w:cstheme="minorHAnsi"/>
        </w:rPr>
        <w:tab/>
      </w:r>
      <w:r w:rsidR="00AA6279" w:rsidRPr="00C94E81">
        <w:rPr>
          <w:rFonts w:asciiTheme="minorHAnsi" w:hAnsiTheme="minorHAnsi" w:cstheme="minorHAnsi"/>
        </w:rPr>
        <w:t>[</w:t>
      </w:r>
      <w:r w:rsidR="00A72694" w:rsidRPr="00C94E81">
        <w:rPr>
          <w:rFonts w:asciiTheme="minorHAnsi" w:hAnsiTheme="minorHAnsi" w:cstheme="minorHAnsi"/>
          <w:highlight w:val="yellow"/>
        </w:rPr>
        <w:t>Sted</w:t>
      </w:r>
      <w:r w:rsidRPr="00C94E81">
        <w:rPr>
          <w:rFonts w:asciiTheme="minorHAnsi" w:hAnsiTheme="minorHAnsi" w:cstheme="minorHAnsi"/>
        </w:rPr>
        <w:t xml:space="preserve">, </w:t>
      </w:r>
      <w:proofErr w:type="spellStart"/>
      <w:proofErr w:type="gramStart"/>
      <w:r w:rsidRPr="00C94E81">
        <w:rPr>
          <w:rFonts w:asciiTheme="minorHAnsi" w:hAnsiTheme="minorHAnsi" w:cstheme="minorHAnsi"/>
          <w:highlight w:val="yellow"/>
        </w:rPr>
        <w:t>dd.mm.åååå</w:t>
      </w:r>
      <w:proofErr w:type="spellEnd"/>
      <w:proofErr w:type="gramEnd"/>
      <w:r w:rsidR="00AA6279" w:rsidRPr="00C94E81">
        <w:rPr>
          <w:rFonts w:asciiTheme="minorHAnsi" w:hAnsiTheme="minorHAnsi" w:cstheme="minorHAnsi"/>
        </w:rPr>
        <w:t>]</w:t>
      </w:r>
    </w:p>
    <w:p w14:paraId="0C7C0A3E" w14:textId="77777777" w:rsidR="00D7129D" w:rsidRPr="00A12691" w:rsidRDefault="00A72694" w:rsidP="00A72694">
      <w:pPr>
        <w:rPr>
          <w:rFonts w:asciiTheme="minorHAnsi" w:hAnsiTheme="minorHAnsi" w:cstheme="minorHAnsi"/>
          <w:highlight w:val="yellow"/>
        </w:rPr>
      </w:pPr>
      <w:r w:rsidRPr="00A12691">
        <w:rPr>
          <w:rFonts w:asciiTheme="minorHAnsi" w:hAnsiTheme="minorHAnsi" w:cstheme="minorHAnsi"/>
          <w:highlight w:val="yellow"/>
        </w:rPr>
        <w:t>[</w:t>
      </w:r>
      <w:r w:rsidR="00D7129D" w:rsidRPr="00A12691">
        <w:rPr>
          <w:rFonts w:asciiTheme="minorHAnsi" w:hAnsiTheme="minorHAnsi" w:cstheme="minorHAnsi"/>
          <w:highlight w:val="yellow"/>
        </w:rPr>
        <w:t>Tilbyder</w:t>
      </w:r>
      <w:r w:rsidRPr="00A12691">
        <w:rPr>
          <w:rFonts w:asciiTheme="minorHAnsi" w:hAnsiTheme="minorHAnsi" w:cstheme="minorHAnsi"/>
          <w:highlight w:val="yellow"/>
        </w:rPr>
        <w:t>]</w:t>
      </w:r>
    </w:p>
    <w:p w14:paraId="0DA1B0C9" w14:textId="77777777" w:rsidR="00D7129D" w:rsidRPr="00A12691" w:rsidRDefault="00A72694" w:rsidP="00A72694">
      <w:pPr>
        <w:rPr>
          <w:rFonts w:asciiTheme="minorHAnsi" w:hAnsiTheme="minorHAnsi" w:cstheme="minorHAnsi"/>
          <w:highlight w:val="yellow"/>
        </w:rPr>
      </w:pPr>
      <w:r w:rsidRPr="00A12691">
        <w:rPr>
          <w:rFonts w:asciiTheme="minorHAnsi" w:hAnsiTheme="minorHAnsi" w:cstheme="minorHAnsi"/>
          <w:highlight w:val="yellow"/>
        </w:rPr>
        <w:t>[</w:t>
      </w:r>
      <w:r w:rsidR="00D7129D" w:rsidRPr="00A12691">
        <w:rPr>
          <w:rFonts w:asciiTheme="minorHAnsi" w:hAnsiTheme="minorHAnsi" w:cstheme="minorHAnsi"/>
          <w:highlight w:val="yellow"/>
        </w:rPr>
        <w:t>Adresse</w:t>
      </w:r>
      <w:r w:rsidRPr="00A12691">
        <w:rPr>
          <w:rFonts w:asciiTheme="minorHAnsi" w:hAnsiTheme="minorHAnsi" w:cstheme="minorHAnsi"/>
          <w:highlight w:val="yellow"/>
        </w:rPr>
        <w:t>]</w:t>
      </w:r>
    </w:p>
    <w:p w14:paraId="221B8906" w14:textId="4CB4F877" w:rsidR="00D7129D" w:rsidRPr="00A12691" w:rsidRDefault="00A72694" w:rsidP="00A72694">
      <w:pPr>
        <w:rPr>
          <w:rFonts w:asciiTheme="minorHAnsi" w:hAnsiTheme="minorHAnsi" w:cstheme="minorHAnsi"/>
        </w:rPr>
      </w:pPr>
      <w:r w:rsidRPr="00A12691">
        <w:rPr>
          <w:rFonts w:asciiTheme="minorHAnsi" w:hAnsiTheme="minorHAnsi" w:cstheme="minorHAnsi"/>
          <w:highlight w:val="yellow"/>
        </w:rPr>
        <w:t>[</w:t>
      </w:r>
      <w:proofErr w:type="spellStart"/>
      <w:r w:rsidR="00D7129D" w:rsidRPr="00A12691">
        <w:rPr>
          <w:rFonts w:asciiTheme="minorHAnsi" w:hAnsiTheme="minorHAnsi" w:cstheme="minorHAnsi"/>
          <w:highlight w:val="yellow"/>
        </w:rPr>
        <w:t>Post</w:t>
      </w:r>
      <w:r w:rsidRPr="00A12691">
        <w:rPr>
          <w:rFonts w:asciiTheme="minorHAnsi" w:hAnsiTheme="minorHAnsi" w:cstheme="minorHAnsi"/>
          <w:highlight w:val="yellow"/>
        </w:rPr>
        <w:t>nr</w:t>
      </w:r>
      <w:proofErr w:type="spellEnd"/>
      <w:r w:rsidRPr="00A12691">
        <w:rPr>
          <w:rFonts w:asciiTheme="minorHAnsi" w:hAnsiTheme="minorHAnsi" w:cstheme="minorHAnsi"/>
          <w:highlight w:val="yellow"/>
        </w:rPr>
        <w:t>. og –</w:t>
      </w:r>
      <w:r w:rsidR="00D7129D" w:rsidRPr="00A12691">
        <w:rPr>
          <w:rFonts w:asciiTheme="minorHAnsi" w:hAnsiTheme="minorHAnsi" w:cstheme="minorHAnsi"/>
          <w:highlight w:val="yellow"/>
        </w:rPr>
        <w:t>sted</w:t>
      </w:r>
      <w:r w:rsidRPr="00A12691">
        <w:rPr>
          <w:rFonts w:asciiTheme="minorHAnsi" w:hAnsiTheme="minorHAnsi" w:cstheme="minorHAnsi"/>
        </w:rPr>
        <w:t>]</w:t>
      </w:r>
    </w:p>
    <w:p w14:paraId="46F7A00C" w14:textId="125F47C1" w:rsidR="00D7129D" w:rsidRPr="00A12691" w:rsidRDefault="00FF7C14" w:rsidP="00226EB4">
      <w:pPr>
        <w:pStyle w:val="Overskrift1"/>
        <w:rPr>
          <w:rFonts w:asciiTheme="minorHAnsi" w:hAnsiTheme="minorHAnsi" w:cstheme="minorHAnsi"/>
        </w:rPr>
      </w:pPr>
      <w:r w:rsidRPr="00A12691">
        <w:rPr>
          <w:rFonts w:asciiTheme="minorHAnsi" w:hAnsiTheme="minorHAnsi" w:cstheme="minorHAnsi"/>
        </w:rPr>
        <w:t>Tilbudsbrev</w:t>
      </w:r>
    </w:p>
    <w:p w14:paraId="24C3CAD9" w14:textId="52D7D324" w:rsidR="00D7129D" w:rsidRDefault="00FF7C14" w:rsidP="00A72694">
      <w:pPr>
        <w:rPr>
          <w:rFonts w:asciiTheme="minorHAnsi" w:hAnsiTheme="minorHAnsi" w:cstheme="minorHAnsi"/>
          <w:sz w:val="22"/>
          <w:szCs w:val="22"/>
        </w:rPr>
      </w:pPr>
      <w:r w:rsidRPr="00226EB4">
        <w:rPr>
          <w:rFonts w:asciiTheme="minorHAnsi" w:hAnsiTheme="minorHAnsi" w:cstheme="minorHAnsi"/>
          <w:szCs w:val="20"/>
        </w:rPr>
        <w:t xml:space="preserve">Vi leverer med dette tilbud </w:t>
      </w:r>
      <w:r w:rsidR="00A72694" w:rsidRPr="00226EB4">
        <w:rPr>
          <w:rFonts w:asciiTheme="minorHAnsi" w:hAnsiTheme="minorHAnsi" w:cstheme="minorHAnsi"/>
          <w:szCs w:val="20"/>
        </w:rPr>
        <w:t xml:space="preserve">i den </w:t>
      </w:r>
      <w:r w:rsidR="00255FCF" w:rsidRPr="00226EB4">
        <w:rPr>
          <w:rFonts w:asciiTheme="minorHAnsi" w:hAnsiTheme="minorHAnsi" w:cstheme="minorHAnsi"/>
          <w:szCs w:val="20"/>
        </w:rPr>
        <w:t xml:space="preserve">kunngjorte </w:t>
      </w:r>
      <w:r w:rsidR="00F81832" w:rsidRPr="00226EB4">
        <w:rPr>
          <w:rFonts w:asciiTheme="minorHAnsi" w:hAnsiTheme="minorHAnsi" w:cstheme="minorHAnsi"/>
          <w:szCs w:val="20"/>
        </w:rPr>
        <w:t>konkurransen</w:t>
      </w:r>
      <w:r w:rsidR="00A72694" w:rsidRPr="00226EB4">
        <w:rPr>
          <w:rFonts w:asciiTheme="minorHAnsi" w:hAnsiTheme="minorHAnsi" w:cstheme="minorHAnsi"/>
          <w:szCs w:val="20"/>
        </w:rPr>
        <w:t xml:space="preserve"> </w:t>
      </w:r>
      <w:r w:rsidR="00921215" w:rsidRPr="00226EB4">
        <w:rPr>
          <w:rFonts w:asciiTheme="minorHAnsi" w:hAnsiTheme="minorHAnsi" w:cstheme="minorHAnsi"/>
          <w:szCs w:val="20"/>
        </w:rPr>
        <w:t>håndverkertjenester – Rørlegger</w:t>
      </w:r>
      <w:r w:rsidR="00921215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5C962BF" w14:textId="77777777" w:rsidR="001E5691" w:rsidRDefault="001E5691" w:rsidP="00A72694">
      <w:pPr>
        <w:rPr>
          <w:rFonts w:asciiTheme="minorHAnsi" w:hAnsiTheme="minorHAnsi" w:cstheme="minorHAnsi"/>
          <w:sz w:val="22"/>
          <w:szCs w:val="22"/>
        </w:rPr>
      </w:pPr>
    </w:p>
    <w:p w14:paraId="68195ED7" w14:textId="77777777" w:rsidR="00226EB4" w:rsidRPr="00311E38" w:rsidRDefault="00226EB4" w:rsidP="00226EB4">
      <w:pPr>
        <w:rPr>
          <w:rFonts w:asciiTheme="minorHAnsi" w:hAnsiTheme="minorHAnsi"/>
          <w:b/>
        </w:rPr>
      </w:pPr>
      <w:r w:rsidRPr="00120C6C">
        <w:rPr>
          <w:rFonts w:asciiTheme="minorHAnsi" w:hAnsiTheme="minorHAnsi"/>
          <w:b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57"/>
        <w:gridCol w:w="6293"/>
      </w:tblGrid>
      <w:tr w:rsidR="00226EB4" w:rsidRPr="00120C6C" w14:paraId="0D3B1967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30583B05" w14:textId="77777777" w:rsidR="00226EB4" w:rsidRPr="00120C6C" w:rsidRDefault="00226EB4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Navn tilbyder</w:t>
            </w:r>
          </w:p>
        </w:tc>
        <w:tc>
          <w:tcPr>
            <w:tcW w:w="6415" w:type="dxa"/>
          </w:tcPr>
          <w:p w14:paraId="43DCEB49" w14:textId="77777777" w:rsidR="00226EB4" w:rsidRPr="00120C6C" w:rsidRDefault="00226EB4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navn]</w:t>
            </w:r>
          </w:p>
        </w:tc>
      </w:tr>
      <w:tr w:rsidR="00226EB4" w:rsidRPr="00120C6C" w14:paraId="78FA2F34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2F4A3BA4" w14:textId="77777777" w:rsidR="00226EB4" w:rsidRPr="00120C6C" w:rsidRDefault="00226EB4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Organisasjonsnummer</w:t>
            </w:r>
          </w:p>
        </w:tc>
        <w:tc>
          <w:tcPr>
            <w:tcW w:w="6415" w:type="dxa"/>
          </w:tcPr>
          <w:p w14:paraId="4DDED765" w14:textId="77777777" w:rsidR="00226EB4" w:rsidRPr="00120C6C" w:rsidRDefault="00226EB4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organisasjonsn</w:t>
            </w:r>
            <w:r>
              <w:rPr>
                <w:rFonts w:asciiTheme="minorHAnsi" w:hAnsiTheme="minorHAnsi"/>
                <w:highlight w:val="yellow"/>
              </w:rPr>
              <w:t>ummer</w:t>
            </w:r>
            <w:r w:rsidRPr="00120C6C">
              <w:rPr>
                <w:rFonts w:asciiTheme="minorHAnsi" w:hAnsiTheme="minorHAnsi"/>
                <w:highlight w:val="yellow"/>
              </w:rPr>
              <w:t>]</w:t>
            </w:r>
          </w:p>
        </w:tc>
      </w:tr>
      <w:tr w:rsidR="00226EB4" w:rsidRPr="00120C6C" w14:paraId="6CC2B112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30F1E536" w14:textId="77777777" w:rsidR="00226EB4" w:rsidRPr="00120C6C" w:rsidRDefault="00226EB4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Adresse</w:t>
            </w:r>
          </w:p>
        </w:tc>
        <w:tc>
          <w:tcPr>
            <w:tcW w:w="6415" w:type="dxa"/>
          </w:tcPr>
          <w:p w14:paraId="4AF32441" w14:textId="77777777" w:rsidR="00226EB4" w:rsidRPr="00120C6C" w:rsidRDefault="00226EB4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postadresse]</w:t>
            </w:r>
          </w:p>
        </w:tc>
      </w:tr>
      <w:tr w:rsidR="00226EB4" w:rsidRPr="00120C6C" w14:paraId="43E793F2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040FE91E" w14:textId="77777777" w:rsidR="00226EB4" w:rsidRPr="00120C6C" w:rsidRDefault="00226EB4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Postn</w:t>
            </w:r>
            <w:r>
              <w:rPr>
                <w:rFonts w:asciiTheme="minorHAnsi" w:hAnsiTheme="minorHAnsi"/>
                <w:b/>
              </w:rPr>
              <w:t>ummer</w:t>
            </w:r>
            <w:r w:rsidRPr="00120C6C">
              <w:rPr>
                <w:rFonts w:asciiTheme="minorHAnsi" w:hAnsiTheme="minorHAnsi"/>
                <w:b/>
              </w:rPr>
              <w:t xml:space="preserve"> og </w:t>
            </w:r>
            <w:r>
              <w:rPr>
                <w:rFonts w:asciiTheme="minorHAnsi" w:hAnsiTheme="minorHAnsi"/>
                <w:b/>
              </w:rPr>
              <w:t>-</w:t>
            </w:r>
            <w:r w:rsidRPr="00120C6C">
              <w:rPr>
                <w:rFonts w:asciiTheme="minorHAnsi" w:hAnsiTheme="minorHAnsi"/>
                <w:b/>
              </w:rPr>
              <w:t>sted</w:t>
            </w:r>
          </w:p>
        </w:tc>
        <w:tc>
          <w:tcPr>
            <w:tcW w:w="6415" w:type="dxa"/>
          </w:tcPr>
          <w:p w14:paraId="716ED4D3" w14:textId="77777777" w:rsidR="00226EB4" w:rsidRPr="00120C6C" w:rsidRDefault="00226EB4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 xml:space="preserve">[Sett inn postnummer og </w:t>
            </w:r>
            <w:r>
              <w:rPr>
                <w:rFonts w:asciiTheme="minorHAnsi" w:hAnsiTheme="minorHAnsi"/>
                <w:highlight w:val="yellow"/>
              </w:rPr>
              <w:t>-</w:t>
            </w:r>
            <w:r w:rsidRPr="00120C6C">
              <w:rPr>
                <w:rFonts w:asciiTheme="minorHAnsi" w:hAnsiTheme="minorHAnsi"/>
                <w:highlight w:val="yellow"/>
              </w:rPr>
              <w:t>sted]</w:t>
            </w:r>
          </w:p>
        </w:tc>
      </w:tr>
      <w:tr w:rsidR="00226EB4" w:rsidRPr="00120C6C" w14:paraId="0F1D2988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262376F8" w14:textId="77777777" w:rsidR="00226EB4" w:rsidRPr="00120C6C" w:rsidRDefault="00226EB4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Kontaktperson</w:t>
            </w:r>
          </w:p>
        </w:tc>
        <w:tc>
          <w:tcPr>
            <w:tcW w:w="6415" w:type="dxa"/>
          </w:tcPr>
          <w:p w14:paraId="3997C995" w14:textId="77777777" w:rsidR="00226EB4" w:rsidRPr="00120C6C" w:rsidRDefault="00226EB4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navn på kontaktperson for tilbudet]</w:t>
            </w:r>
          </w:p>
        </w:tc>
      </w:tr>
      <w:tr w:rsidR="00226EB4" w:rsidRPr="00120C6C" w14:paraId="746980F8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6CCEF60F" w14:textId="77777777" w:rsidR="00226EB4" w:rsidRPr="00120C6C" w:rsidRDefault="00226EB4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Telefonnummer</w:t>
            </w:r>
          </w:p>
        </w:tc>
        <w:tc>
          <w:tcPr>
            <w:tcW w:w="6415" w:type="dxa"/>
          </w:tcPr>
          <w:p w14:paraId="5AC28B5E" w14:textId="77777777" w:rsidR="00226EB4" w:rsidRPr="00120C6C" w:rsidRDefault="00226EB4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direkte telefonnummer til kontaktperson]</w:t>
            </w:r>
          </w:p>
        </w:tc>
      </w:tr>
      <w:tr w:rsidR="00226EB4" w:rsidRPr="00120C6C" w14:paraId="6909FEF2" w14:textId="77777777" w:rsidTr="00DE5747">
        <w:tc>
          <w:tcPr>
            <w:tcW w:w="3085" w:type="dxa"/>
            <w:shd w:val="clear" w:color="auto" w:fill="D9D9D9" w:themeFill="background1" w:themeFillShade="D9"/>
          </w:tcPr>
          <w:p w14:paraId="0E85928C" w14:textId="77777777" w:rsidR="00226EB4" w:rsidRPr="00120C6C" w:rsidRDefault="00226EB4" w:rsidP="00DE5747">
            <w:pPr>
              <w:rPr>
                <w:rFonts w:asciiTheme="minorHAnsi" w:hAnsiTheme="minorHAnsi"/>
                <w:b/>
              </w:rPr>
            </w:pPr>
            <w:r w:rsidRPr="00120C6C">
              <w:rPr>
                <w:rFonts w:asciiTheme="minorHAnsi" w:hAnsiTheme="minorHAnsi"/>
                <w:b/>
              </w:rPr>
              <w:t>E-post</w:t>
            </w:r>
          </w:p>
        </w:tc>
        <w:tc>
          <w:tcPr>
            <w:tcW w:w="6415" w:type="dxa"/>
          </w:tcPr>
          <w:p w14:paraId="3553C06E" w14:textId="77777777" w:rsidR="00226EB4" w:rsidRPr="00120C6C" w:rsidRDefault="00226EB4" w:rsidP="00DE5747">
            <w:pPr>
              <w:rPr>
                <w:rFonts w:asciiTheme="minorHAnsi" w:hAnsiTheme="minorHAnsi"/>
              </w:rPr>
            </w:pPr>
            <w:r w:rsidRPr="00120C6C">
              <w:rPr>
                <w:rFonts w:asciiTheme="minorHAnsi" w:hAnsiTheme="minorHAnsi"/>
                <w:highlight w:val="yellow"/>
              </w:rPr>
              <w:t>[Sett inn e-post til kontaktperson]</w:t>
            </w:r>
          </w:p>
        </w:tc>
      </w:tr>
    </w:tbl>
    <w:p w14:paraId="3F867297" w14:textId="77777777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 xml:space="preserve"> Det bekreftes at tilbudet som minimum inneholder de elementer listet opp i konkurransereglene punkt </w:t>
      </w:r>
      <w:r>
        <w:rPr>
          <w:rFonts w:asciiTheme="minorHAnsi" w:hAnsiTheme="minorHAnsi"/>
        </w:rPr>
        <w:t>8.2.2</w:t>
      </w:r>
      <w:r w:rsidRPr="0034484A">
        <w:rPr>
          <w:rFonts w:asciiTheme="minorHAnsi" w:hAnsiTheme="minorHAnsi"/>
        </w:rPr>
        <w:t>. </w:t>
      </w:r>
    </w:p>
    <w:p w14:paraId="23E6DB2E" w14:textId="77777777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6A7342C2" w14:textId="77777777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Det bekreftes at tilbudet vedstås frem til vedståelsesfristens utløp som oppgitt i konkurransegrunnlaget, ev. frem til kontraktsignering dersom det skjer før.  </w:t>
      </w:r>
    </w:p>
    <w:p w14:paraId="62D4FE84" w14:textId="77777777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2034F954" w14:textId="65F03F30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Eventuelle avvik fra anskaffelsesdokumentene (sett kryss):</w:t>
      </w:r>
      <w:r w:rsidRPr="0034484A">
        <w:rPr>
          <w:rFonts w:asciiTheme="minorHAnsi" w:hAnsiTheme="minorHAnsi"/>
        </w:rPr>
        <w:t> </w:t>
      </w:r>
    </w:p>
    <w:p w14:paraId="2B4DCA28" w14:textId="77777777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 xml:space="preserve">​ Tilbudet inneholder </w:t>
      </w:r>
      <w:r w:rsidRPr="0034484A">
        <w:rPr>
          <w:rFonts w:asciiTheme="minorHAnsi" w:hAnsiTheme="minorHAnsi"/>
          <w:u w:val="single"/>
        </w:rPr>
        <w:t>ingen</w:t>
      </w:r>
      <w:r w:rsidRPr="0034484A">
        <w:rPr>
          <w:rFonts w:asciiTheme="minorHAnsi" w:hAnsiTheme="minorHAnsi"/>
        </w:rPr>
        <w:t xml:space="preserve"> avvik fra anskaffelsesdokumentene. </w:t>
      </w:r>
    </w:p>
    <w:p w14:paraId="625134AD" w14:textId="77777777" w:rsidR="00226EB4" w:rsidRPr="004D2F65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​​</w:t>
      </w:r>
      <w:r w:rsidRPr="0034484A">
        <w:rPr>
          <w:rFonts w:ascii="Segoe UI Symbol" w:hAnsi="Segoe UI Symbol" w:cs="Segoe UI Symbol"/>
        </w:rPr>
        <w:t>☐</w:t>
      </w:r>
      <w:r w:rsidRPr="0034484A">
        <w:rPr>
          <w:rFonts w:asciiTheme="minorHAnsi" w:hAnsiTheme="minorHAnsi"/>
        </w:rPr>
        <w:t>​ Tilbudet inneholder avvik fra anskaffelsesdokumentene. Hvert enkelt avvik er opplistet og redegjort for i Vedlegg 3 – Tilbyders avvik.   </w:t>
      </w:r>
    </w:p>
    <w:p w14:paraId="605EAA03" w14:textId="77777777" w:rsidR="00226EB4" w:rsidRDefault="00226EB4" w:rsidP="00226EB4">
      <w:pPr>
        <w:rPr>
          <w:rFonts w:asciiTheme="minorHAnsi" w:hAnsiTheme="minorHAnsi"/>
          <w:b/>
          <w:bCs/>
        </w:rPr>
      </w:pPr>
    </w:p>
    <w:p w14:paraId="2AAD14C6" w14:textId="77777777" w:rsidR="00226EB4" w:rsidRPr="0034484A" w:rsidRDefault="00226EB4" w:rsidP="00226EB4">
      <w:pPr>
        <w:rPr>
          <w:rFonts w:asciiTheme="minorHAnsi" w:hAnsiTheme="minorHAnsi"/>
          <w:b/>
          <w:bCs/>
        </w:rPr>
      </w:pPr>
      <w:r w:rsidRPr="0034484A">
        <w:rPr>
          <w:rFonts w:asciiTheme="minorHAnsi" w:hAnsiTheme="minorHAnsi"/>
          <w:b/>
          <w:bCs/>
        </w:rPr>
        <w:t>Opplysninger til bruk ved en eventuell kontraktsignering: </w:t>
      </w:r>
    </w:p>
    <w:p w14:paraId="4D02C80B" w14:textId="77777777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signeringsfullmektig: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226EB4" w:rsidRPr="0034484A" w14:paraId="4260DFEF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7EC13F36" w14:textId="77777777" w:rsidR="00226EB4" w:rsidRPr="0034484A" w:rsidRDefault="00226EB4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2E610" w14:textId="77777777" w:rsidR="00226EB4" w:rsidRPr="0034484A" w:rsidRDefault="00226EB4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signeringsfullmektig] </w:t>
            </w:r>
          </w:p>
        </w:tc>
      </w:tr>
      <w:tr w:rsidR="00226EB4" w:rsidRPr="0034484A" w14:paraId="3C1D2956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97BB1C9" w14:textId="77777777" w:rsidR="00226EB4" w:rsidRPr="0034484A" w:rsidRDefault="00226EB4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03D51" w14:textId="77777777" w:rsidR="00226EB4" w:rsidRPr="0034484A" w:rsidRDefault="00226EB4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til signeringsfullmektig] </w:t>
            </w:r>
          </w:p>
        </w:tc>
      </w:tr>
      <w:tr w:rsidR="00226EB4" w:rsidRPr="0034484A" w14:paraId="09E8F33F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5C7AB13" w14:textId="77777777" w:rsidR="00226EB4" w:rsidRPr="0034484A" w:rsidRDefault="00226EB4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AC1C9" w14:textId="77777777" w:rsidR="00226EB4" w:rsidRPr="0034484A" w:rsidRDefault="00226EB4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signeringsfullmektig] </w:t>
            </w:r>
          </w:p>
        </w:tc>
      </w:tr>
      <w:tr w:rsidR="00226EB4" w:rsidRPr="0034484A" w14:paraId="0169CB39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48C86658" w14:textId="77777777" w:rsidR="00226EB4" w:rsidRPr="0034484A" w:rsidRDefault="00226EB4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B091F" w14:textId="77777777" w:rsidR="00226EB4" w:rsidRPr="0034484A" w:rsidRDefault="00226EB4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signeringsfullmektig] </w:t>
            </w:r>
          </w:p>
        </w:tc>
      </w:tr>
    </w:tbl>
    <w:p w14:paraId="52A5FED5" w14:textId="77777777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452E02E7" w14:textId="77777777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  <w:b/>
          <w:bCs/>
        </w:rPr>
        <w:t>Informasjon om kontaktpersonen for daglig drift av avtalen:</w:t>
      </w:r>
      <w:r w:rsidRPr="0034484A">
        <w:rPr>
          <w:rFonts w:asciiTheme="minorHAnsi" w:hAnsiTheme="minorHAnsi"/>
        </w:rPr>
        <w:t> </w:t>
      </w:r>
    </w:p>
    <w:tbl>
      <w:tblPr>
        <w:tblW w:w="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5"/>
        <w:gridCol w:w="5910"/>
      </w:tblGrid>
      <w:tr w:rsidR="00226EB4" w:rsidRPr="0034484A" w14:paraId="01FDB676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11322ED7" w14:textId="77777777" w:rsidR="00226EB4" w:rsidRPr="0034484A" w:rsidRDefault="00226EB4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Navn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B9631" w14:textId="77777777" w:rsidR="00226EB4" w:rsidRPr="0034484A" w:rsidRDefault="00226EB4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navn til kontaktpersonen] </w:t>
            </w:r>
          </w:p>
        </w:tc>
      </w:tr>
      <w:tr w:rsidR="00226EB4" w:rsidRPr="0034484A" w14:paraId="31A66356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7D4D8C7A" w14:textId="77777777" w:rsidR="00226EB4" w:rsidRPr="0034484A" w:rsidRDefault="00226EB4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Stilling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32CB2" w14:textId="77777777" w:rsidR="00226EB4" w:rsidRPr="0034484A" w:rsidRDefault="00226EB4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stilling til kontaktperson] </w:t>
            </w:r>
          </w:p>
        </w:tc>
      </w:tr>
      <w:tr w:rsidR="00226EB4" w:rsidRPr="0034484A" w14:paraId="24B33BC5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573D9655" w14:textId="77777777" w:rsidR="00226EB4" w:rsidRPr="0034484A" w:rsidRDefault="00226EB4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E-post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D2EA4" w14:textId="77777777" w:rsidR="00226EB4" w:rsidRPr="0034484A" w:rsidRDefault="00226EB4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e-post til kontaktperson] </w:t>
            </w:r>
          </w:p>
        </w:tc>
      </w:tr>
      <w:tr w:rsidR="00226EB4" w:rsidRPr="0034484A" w14:paraId="666B5696" w14:textId="77777777" w:rsidTr="00DE5747">
        <w:trPr>
          <w:trHeight w:val="300"/>
        </w:trPr>
        <w:tc>
          <w:tcPr>
            <w:tcW w:w="3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hideMark/>
          </w:tcPr>
          <w:p w14:paraId="0B08C784" w14:textId="77777777" w:rsidR="00226EB4" w:rsidRPr="0034484A" w:rsidRDefault="00226EB4" w:rsidP="00DE5747">
            <w:pPr>
              <w:rPr>
                <w:rFonts w:asciiTheme="minorHAnsi" w:hAnsiTheme="minorHAnsi"/>
              </w:rPr>
            </w:pPr>
            <w:r w:rsidRPr="0034484A">
              <w:rPr>
                <w:rFonts w:asciiTheme="minorHAnsi" w:hAnsiTheme="minorHAnsi"/>
              </w:rPr>
              <w:t>Telefonnummer </w:t>
            </w:r>
          </w:p>
        </w:tc>
        <w:tc>
          <w:tcPr>
            <w:tcW w:w="5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AC959" w14:textId="77777777" w:rsidR="00226EB4" w:rsidRPr="0034484A" w:rsidRDefault="00226EB4" w:rsidP="00DE5747">
            <w:pPr>
              <w:rPr>
                <w:rFonts w:asciiTheme="minorHAnsi" w:hAnsiTheme="minorHAnsi"/>
                <w:highlight w:val="yellow"/>
              </w:rPr>
            </w:pPr>
            <w:r w:rsidRPr="0034484A">
              <w:rPr>
                <w:rFonts w:asciiTheme="minorHAnsi" w:hAnsiTheme="minorHAnsi"/>
                <w:highlight w:val="yellow"/>
              </w:rPr>
              <w:t>[Sett inn telefonnummer til kontaktperson] </w:t>
            </w:r>
          </w:p>
        </w:tc>
      </w:tr>
    </w:tbl>
    <w:p w14:paraId="3EE5B10D" w14:textId="77777777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0CC62388" w14:textId="77777777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Med vennlig hilsen </w:t>
      </w:r>
    </w:p>
    <w:p w14:paraId="284DC9C9" w14:textId="77777777" w:rsidR="00226EB4" w:rsidRPr="0034484A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 </w:t>
      </w:r>
    </w:p>
    <w:p w14:paraId="4B42F265" w14:textId="77777777" w:rsidR="00226EB4" w:rsidRPr="00120C6C" w:rsidRDefault="00226EB4" w:rsidP="00226EB4">
      <w:pPr>
        <w:rPr>
          <w:rFonts w:asciiTheme="minorHAnsi" w:hAnsiTheme="minorHAnsi"/>
        </w:rPr>
      </w:pPr>
      <w:r w:rsidRPr="0034484A">
        <w:rPr>
          <w:rFonts w:asciiTheme="minorHAnsi" w:hAnsiTheme="minorHAnsi"/>
        </w:rPr>
        <w:t>_____________________________________ </w:t>
      </w:r>
    </w:p>
    <w:p w14:paraId="6259E661" w14:textId="77777777" w:rsidR="00226EB4" w:rsidRPr="00120C6C" w:rsidRDefault="00226EB4" w:rsidP="00226EB4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2DE80157" w14:textId="77777777" w:rsidR="00226EB4" w:rsidRDefault="00226EB4" w:rsidP="00226EB4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388821E0" w14:textId="77777777" w:rsidR="00226EB4" w:rsidRPr="00C518FD" w:rsidRDefault="00226EB4" w:rsidP="00226EB4">
      <w:pPr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  <w:highlight w:val="yellow"/>
        </w:rPr>
        <w:t>[</w:t>
      </w:r>
      <w:r w:rsidRPr="00C518FD">
        <w:rPr>
          <w:rFonts w:asciiTheme="minorHAnsi" w:hAnsiTheme="minorHAnsi"/>
          <w:i/>
          <w:iCs/>
          <w:highlight w:val="yellow"/>
        </w:rPr>
        <w:t>Tilbudsbrevet skal undertegnes av en som har fullmakt til å pådra leverandøren forplikte</w:t>
      </w:r>
      <w:r w:rsidRPr="00E902AA">
        <w:rPr>
          <w:rFonts w:asciiTheme="minorHAnsi" w:hAnsiTheme="minorHAnsi"/>
          <w:i/>
          <w:iCs/>
          <w:highlight w:val="yellow"/>
        </w:rPr>
        <w:t>lser]</w:t>
      </w:r>
    </w:p>
    <w:sectPr w:rsidR="00226EB4" w:rsidRPr="00C518FD" w:rsidSect="003628D1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FF875" w14:textId="77777777" w:rsidR="00196003" w:rsidRDefault="00196003" w:rsidP="00D7129D">
      <w:r>
        <w:separator/>
      </w:r>
    </w:p>
  </w:endnote>
  <w:endnote w:type="continuationSeparator" w:id="0">
    <w:p w14:paraId="2E30B1E7" w14:textId="77777777" w:rsidR="00196003" w:rsidRDefault="00196003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52ED3" w14:textId="77777777" w:rsidR="00A12691" w:rsidRPr="00A12691" w:rsidRDefault="00A12691" w:rsidP="00A12691">
    <w:pPr>
      <w:widowControl w:val="0"/>
      <w:pBdr>
        <w:top w:val="single" w:sz="4" w:space="1" w:color="auto"/>
      </w:pBdr>
      <w:tabs>
        <w:tab w:val="center" w:pos="4320"/>
        <w:tab w:val="left" w:pos="6287"/>
        <w:tab w:val="right" w:pos="8640"/>
      </w:tabs>
      <w:spacing w:line="264" w:lineRule="auto"/>
      <w:jc w:val="right"/>
      <w:rPr>
        <w:rFonts w:asciiTheme="minorHAnsi" w:hAnsiTheme="minorHAnsi" w:cs="Arial"/>
        <w:i/>
        <w:sz w:val="16"/>
        <w:szCs w:val="18"/>
        <w:lang w:eastAsia="en-US"/>
      </w:rPr>
    </w:pPr>
    <w:r w:rsidRPr="00A12691">
      <w:rPr>
        <w:rFonts w:asciiTheme="minorHAnsi" w:hAnsiTheme="minorHAnsi" w:cs="Arial"/>
        <w:i/>
        <w:sz w:val="16"/>
        <w:szCs w:val="18"/>
        <w:lang w:eastAsia="en-US"/>
      </w:rPr>
      <w:t xml:space="preserve">Side 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begin"/>
    </w:r>
    <w:r w:rsidRPr="00A12691">
      <w:rPr>
        <w:rFonts w:asciiTheme="minorHAnsi" w:hAnsiTheme="minorHAnsi" w:cs="Arial"/>
        <w:i/>
        <w:sz w:val="16"/>
        <w:szCs w:val="18"/>
        <w:lang w:eastAsia="en-US"/>
      </w:rPr>
      <w:instrText xml:space="preserve"> PAGE </w:instrTex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separate"/>
    </w:r>
    <w:r w:rsidRPr="00A12691">
      <w:rPr>
        <w:rFonts w:asciiTheme="minorHAnsi" w:hAnsiTheme="minorHAnsi" w:cs="Arial"/>
        <w:i/>
        <w:sz w:val="16"/>
        <w:szCs w:val="18"/>
        <w:lang w:eastAsia="en-US"/>
      </w:rPr>
      <w:t>2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end"/>
    </w:r>
    <w:r w:rsidRPr="00A12691">
      <w:rPr>
        <w:rFonts w:asciiTheme="minorHAnsi" w:hAnsiTheme="minorHAnsi" w:cs="Arial"/>
        <w:i/>
        <w:sz w:val="16"/>
        <w:szCs w:val="18"/>
        <w:lang w:eastAsia="en-US"/>
      </w:rPr>
      <w:t xml:space="preserve"> av 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begin"/>
    </w:r>
    <w:r w:rsidRPr="00A12691">
      <w:rPr>
        <w:rFonts w:asciiTheme="minorHAnsi" w:hAnsiTheme="minorHAnsi" w:cs="Arial"/>
        <w:i/>
        <w:sz w:val="16"/>
        <w:szCs w:val="18"/>
        <w:lang w:eastAsia="en-US"/>
      </w:rPr>
      <w:instrText xml:space="preserve"> NUMPAGES </w:instrTex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separate"/>
    </w:r>
    <w:r w:rsidRPr="00A12691">
      <w:rPr>
        <w:rFonts w:asciiTheme="minorHAnsi" w:hAnsiTheme="minorHAnsi" w:cs="Arial"/>
        <w:i/>
        <w:sz w:val="16"/>
        <w:szCs w:val="18"/>
        <w:lang w:eastAsia="en-US"/>
      </w:rPr>
      <w:t>18</w:t>
    </w:r>
    <w:r w:rsidRPr="00A12691">
      <w:rPr>
        <w:rFonts w:asciiTheme="minorHAnsi" w:hAnsiTheme="minorHAnsi" w:cs="Arial"/>
        <w:i/>
        <w:sz w:val="16"/>
        <w:szCs w:val="18"/>
        <w:lang w:eastAsia="en-US"/>
      </w:rPr>
      <w:fldChar w:fldCharType="end"/>
    </w:r>
  </w:p>
  <w:p w14:paraId="27AE5E33" w14:textId="77777777" w:rsidR="00A12691" w:rsidRDefault="00A1269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F0EDD" w14:textId="77777777" w:rsidR="00196003" w:rsidRDefault="00196003" w:rsidP="00D7129D">
      <w:r>
        <w:separator/>
      </w:r>
    </w:p>
  </w:footnote>
  <w:footnote w:type="continuationSeparator" w:id="0">
    <w:p w14:paraId="492C8DF0" w14:textId="77777777" w:rsidR="00196003" w:rsidRDefault="00196003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FC577" w14:textId="3E40418F" w:rsidR="00745E55" w:rsidRPr="00745E55" w:rsidRDefault="00E01E9D">
    <w:pPr>
      <w:pStyle w:val="Topptekst"/>
      <w:rPr>
        <w:sz w:val="14"/>
        <w:szCs w:val="18"/>
      </w:rPr>
    </w:pPr>
    <w:r w:rsidRPr="00745E55">
      <w:rPr>
        <w:rFonts w:asciiTheme="minorHAnsi" w:hAnsiTheme="minorHAnsi" w:cstheme="minorHAnsi"/>
        <w:sz w:val="24"/>
      </w:rPr>
      <w:t>Vedlegg 1 – Tilbudsbrev</w:t>
    </w:r>
    <w:r w:rsidR="00921215">
      <w:rPr>
        <w:rFonts w:asciiTheme="minorHAnsi" w:hAnsiTheme="minorHAnsi" w:cstheme="minorHAnsi"/>
        <w:sz w:val="24"/>
      </w:rPr>
      <w:t xml:space="preserve"> Rørlegger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982865">
    <w:abstractNumId w:val="0"/>
  </w:num>
  <w:num w:numId="2" w16cid:durableId="585846706">
    <w:abstractNumId w:val="1"/>
  </w:num>
  <w:num w:numId="3" w16cid:durableId="128326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3C12"/>
    <w:rsid w:val="00054A69"/>
    <w:rsid w:val="00055B93"/>
    <w:rsid w:val="00056512"/>
    <w:rsid w:val="00056D8D"/>
    <w:rsid w:val="00057B23"/>
    <w:rsid w:val="00060AB4"/>
    <w:rsid w:val="00063704"/>
    <w:rsid w:val="000642F6"/>
    <w:rsid w:val="00065D9D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157C"/>
    <w:rsid w:val="000D31B3"/>
    <w:rsid w:val="000D3770"/>
    <w:rsid w:val="000D4164"/>
    <w:rsid w:val="000D4447"/>
    <w:rsid w:val="000D4A2E"/>
    <w:rsid w:val="000D51B5"/>
    <w:rsid w:val="000D52C4"/>
    <w:rsid w:val="000E0860"/>
    <w:rsid w:val="000E1B0C"/>
    <w:rsid w:val="000E2705"/>
    <w:rsid w:val="000E2C3E"/>
    <w:rsid w:val="000E32ED"/>
    <w:rsid w:val="000E3C07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53AD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555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003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691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26EB4"/>
    <w:rsid w:val="002301B5"/>
    <w:rsid w:val="00230C68"/>
    <w:rsid w:val="00232690"/>
    <w:rsid w:val="00232B70"/>
    <w:rsid w:val="00232D6A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07E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48D4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C09"/>
    <w:rsid w:val="00293D98"/>
    <w:rsid w:val="00294AB4"/>
    <w:rsid w:val="00294E38"/>
    <w:rsid w:val="002958F7"/>
    <w:rsid w:val="00295A70"/>
    <w:rsid w:val="002A0735"/>
    <w:rsid w:val="002A0EDC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256C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5F5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975C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456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42DE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A69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03C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4B9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8FB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07E24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0D82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6B9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37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5B6B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1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6667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5E55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ABA"/>
    <w:rsid w:val="007C0C88"/>
    <w:rsid w:val="007C12DA"/>
    <w:rsid w:val="007C1CDA"/>
    <w:rsid w:val="007C234A"/>
    <w:rsid w:val="007C2699"/>
    <w:rsid w:val="007C2875"/>
    <w:rsid w:val="007C3A8B"/>
    <w:rsid w:val="007C3F3B"/>
    <w:rsid w:val="007C5A86"/>
    <w:rsid w:val="007C62B3"/>
    <w:rsid w:val="007C6478"/>
    <w:rsid w:val="007D0C83"/>
    <w:rsid w:val="007D142F"/>
    <w:rsid w:val="007D1EE6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9AC"/>
    <w:rsid w:val="00803F5F"/>
    <w:rsid w:val="008053F2"/>
    <w:rsid w:val="00806FA7"/>
    <w:rsid w:val="00807B00"/>
    <w:rsid w:val="00810596"/>
    <w:rsid w:val="00811E45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3B7"/>
    <w:rsid w:val="00882565"/>
    <w:rsid w:val="00882783"/>
    <w:rsid w:val="00883170"/>
    <w:rsid w:val="008840E8"/>
    <w:rsid w:val="008845A6"/>
    <w:rsid w:val="00884C47"/>
    <w:rsid w:val="00885D09"/>
    <w:rsid w:val="0088695B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215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1D56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691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521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5AE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0B3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4522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4366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097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2E39"/>
    <w:rsid w:val="00C94101"/>
    <w:rsid w:val="00C94AFE"/>
    <w:rsid w:val="00C94D06"/>
    <w:rsid w:val="00C94E81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B76DF"/>
    <w:rsid w:val="00CB7D90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6EA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63C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19EF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4E58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43C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235F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A9447542-104C-41FB-8520-168ED562D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E56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8039A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8039AC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8039AC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039A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039AC"/>
    <w:rPr>
      <w:rFonts w:ascii="Arial" w:eastAsia="Times New Roman" w:hAnsi="Arial"/>
      <w:b/>
      <w:bCs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E569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C1524-2F08-48ED-B3F3-53050A02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5</TotalTime>
  <Pages>1</Pages>
  <Words>297</Words>
  <Characters>1580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Eek-Larsen</dc:creator>
  <cp:lastModifiedBy>Ida Kristin Foss</cp:lastModifiedBy>
  <cp:revision>5</cp:revision>
  <dcterms:created xsi:type="dcterms:W3CDTF">2026-02-04T09:05:00Z</dcterms:created>
  <dcterms:modified xsi:type="dcterms:W3CDTF">2026-04-11T09:46:00Z</dcterms:modified>
</cp:coreProperties>
</file>